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731A" w:rsidRPr="001650A8" w:rsidRDefault="00A6731A" w:rsidP="00374991">
      <w:pPr>
        <w:pStyle w:val="Balk2"/>
        <w:jc w:val="left"/>
        <w:rPr>
          <w:rFonts w:ascii="Calibri" w:hAnsi="Calibri"/>
          <w:color w:val="FBD4B4"/>
          <w:sz w:val="28"/>
          <w:szCs w:val="28"/>
        </w:rPr>
      </w:pPr>
      <w:bookmarkStart w:id="0" w:name="_Toc399768963"/>
      <w:bookmarkStart w:id="1" w:name="_Toc399855104"/>
      <w:bookmarkStart w:id="2" w:name="_Toc399767983"/>
    </w:p>
    <w:p w:rsidR="00A6731A" w:rsidRPr="001650A8" w:rsidRDefault="000A2292" w:rsidP="00B701AF">
      <w:pPr>
        <w:pStyle w:val="Altyaz"/>
        <w:jc w:val="left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749F702B" wp14:editId="239F116B">
            <wp:extent cx="809625" cy="762000"/>
            <wp:effectExtent l="0" t="0" r="9525" b="0"/>
            <wp:docPr id="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731A" w:rsidRPr="001650A8" w:rsidRDefault="00A6731A" w:rsidP="001650A8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1650A8">
        <w:rPr>
          <w:rFonts w:ascii="Times New Roman" w:hAnsi="Times New Roman"/>
          <w:b/>
          <w:bCs/>
          <w:sz w:val="28"/>
          <w:szCs w:val="28"/>
          <w:lang w:val="en-US"/>
        </w:rPr>
        <w:t>T.C.</w:t>
      </w:r>
    </w:p>
    <w:p w:rsidR="00A6731A" w:rsidRPr="001650A8" w:rsidRDefault="00A6731A" w:rsidP="001650A8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1650A8">
        <w:rPr>
          <w:rFonts w:ascii="Times New Roman" w:hAnsi="Times New Roman"/>
          <w:b/>
          <w:bCs/>
          <w:sz w:val="28"/>
          <w:szCs w:val="28"/>
          <w:lang w:val="en-US"/>
        </w:rPr>
        <w:t>S</w:t>
      </w:r>
      <w:r w:rsidRPr="001650A8">
        <w:rPr>
          <w:rFonts w:ascii="Times New Roman" w:hAnsi="Times New Roman"/>
          <w:b/>
          <w:bCs/>
          <w:sz w:val="28"/>
          <w:szCs w:val="28"/>
        </w:rPr>
        <w:t>İVEREK BELEDİYESİ</w:t>
      </w:r>
    </w:p>
    <w:p w:rsidR="000A2292" w:rsidRPr="001650A8" w:rsidRDefault="00A6731A" w:rsidP="00CC562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1650A8">
        <w:rPr>
          <w:rFonts w:ascii="Times New Roman" w:hAnsi="Times New Roman"/>
          <w:b/>
          <w:bCs/>
          <w:sz w:val="28"/>
          <w:szCs w:val="28"/>
          <w:lang w:val="en-US"/>
        </w:rPr>
        <w:t>MECL</w:t>
      </w:r>
      <w:r w:rsidR="000A2292">
        <w:rPr>
          <w:rFonts w:ascii="Times New Roman" w:hAnsi="Times New Roman"/>
          <w:b/>
          <w:bCs/>
          <w:sz w:val="28"/>
          <w:szCs w:val="28"/>
        </w:rPr>
        <w:t>İS KARARI</w:t>
      </w:r>
    </w:p>
    <w:p w:rsidR="00A6731A" w:rsidRPr="001650A8" w:rsidRDefault="00AC7B40" w:rsidP="00B701AF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Karar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 xml:space="preserve">No         </w:t>
      </w:r>
      <w:r w:rsidR="007A5B0B">
        <w:rPr>
          <w:rFonts w:ascii="Times New Roman" w:hAnsi="Times New Roman"/>
          <w:b/>
          <w:bCs/>
          <w:sz w:val="28"/>
          <w:szCs w:val="28"/>
        </w:rPr>
        <w:t>:9</w:t>
      </w:r>
      <w:r w:rsidR="00301FB8">
        <w:rPr>
          <w:rFonts w:ascii="Times New Roman" w:hAnsi="Times New Roman"/>
          <w:b/>
          <w:bCs/>
          <w:sz w:val="28"/>
          <w:szCs w:val="28"/>
        </w:rPr>
        <w:t>4</w:t>
      </w:r>
      <w:proofErr w:type="gramEnd"/>
    </w:p>
    <w:p w:rsidR="00A6731A" w:rsidRPr="001650A8" w:rsidRDefault="00A6731A" w:rsidP="00B701AF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1650A8">
        <w:rPr>
          <w:rFonts w:ascii="Times New Roman" w:hAnsi="Times New Roman"/>
          <w:b/>
          <w:bCs/>
          <w:sz w:val="28"/>
          <w:szCs w:val="28"/>
        </w:rPr>
        <w:t xml:space="preserve">Karar </w:t>
      </w:r>
      <w:proofErr w:type="gramStart"/>
      <w:r w:rsidRPr="001650A8">
        <w:rPr>
          <w:rFonts w:ascii="Times New Roman" w:hAnsi="Times New Roman"/>
          <w:b/>
          <w:bCs/>
          <w:sz w:val="28"/>
          <w:szCs w:val="28"/>
        </w:rPr>
        <w:t>Tarihi   :</w:t>
      </w:r>
      <w:r w:rsidR="007A5B0B">
        <w:rPr>
          <w:rFonts w:ascii="Times New Roman" w:hAnsi="Times New Roman"/>
          <w:sz w:val="28"/>
          <w:szCs w:val="28"/>
        </w:rPr>
        <w:t xml:space="preserve"> 09</w:t>
      </w:r>
      <w:proofErr w:type="gramEnd"/>
      <w:r w:rsidRPr="001650A8">
        <w:rPr>
          <w:rFonts w:ascii="Times New Roman" w:hAnsi="Times New Roman"/>
          <w:sz w:val="28"/>
          <w:szCs w:val="28"/>
        </w:rPr>
        <w:t>.10.2014</w:t>
      </w:r>
    </w:p>
    <w:p w:rsidR="00A6731A" w:rsidRPr="001650A8" w:rsidRDefault="00A6731A" w:rsidP="00374991">
      <w:pPr>
        <w:keepNext/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1650A8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Pr="001650A8">
        <w:rPr>
          <w:rFonts w:ascii="Times New Roman" w:hAnsi="Times New Roman"/>
          <w:sz w:val="28"/>
          <w:szCs w:val="28"/>
        </w:rPr>
        <w:t xml:space="preserve"> </w:t>
      </w:r>
      <w:r w:rsidR="007A5B0B">
        <w:rPr>
          <w:rFonts w:ascii="Times New Roman" w:hAnsi="Times New Roman"/>
          <w:sz w:val="28"/>
          <w:szCs w:val="28"/>
        </w:rPr>
        <w:t xml:space="preserve">Belediye Meclisi 09.10.2014 Perşembe </w:t>
      </w:r>
      <w:r w:rsidR="00E21FFB">
        <w:rPr>
          <w:rFonts w:ascii="Times New Roman" w:hAnsi="Times New Roman"/>
          <w:sz w:val="28"/>
          <w:szCs w:val="28"/>
        </w:rPr>
        <w:t xml:space="preserve">günü saat </w:t>
      </w:r>
      <w:proofErr w:type="gramStart"/>
      <w:r w:rsidR="00E21FFB">
        <w:rPr>
          <w:rFonts w:ascii="Times New Roman" w:hAnsi="Times New Roman"/>
          <w:sz w:val="28"/>
          <w:szCs w:val="28"/>
        </w:rPr>
        <w:t>10:30</w:t>
      </w:r>
      <w:r w:rsidRPr="001650A8">
        <w:rPr>
          <w:rFonts w:ascii="Times New Roman" w:hAnsi="Times New Roman"/>
          <w:sz w:val="28"/>
          <w:szCs w:val="28"/>
        </w:rPr>
        <w:t>’da</w:t>
      </w:r>
      <w:proofErr w:type="gramEnd"/>
      <w:r w:rsidRPr="001650A8">
        <w:rPr>
          <w:rFonts w:ascii="Times New Roman" w:hAnsi="Times New Roman"/>
          <w:sz w:val="28"/>
          <w:szCs w:val="28"/>
        </w:rPr>
        <w:t xml:space="preserve"> yapılan olağan toplantısı</w:t>
      </w:r>
      <w:r w:rsidR="007A5B0B">
        <w:rPr>
          <w:rFonts w:ascii="Times New Roman" w:hAnsi="Times New Roman"/>
          <w:sz w:val="28"/>
          <w:szCs w:val="28"/>
        </w:rPr>
        <w:t>nın ikinci</w:t>
      </w:r>
      <w:r w:rsidR="006C414C">
        <w:rPr>
          <w:rFonts w:ascii="Times New Roman" w:hAnsi="Times New Roman"/>
          <w:sz w:val="28"/>
          <w:szCs w:val="28"/>
        </w:rPr>
        <w:t xml:space="preserve"> oturumuna ait karar</w:t>
      </w:r>
    </w:p>
    <w:p w:rsidR="00A6731A" w:rsidRPr="001650A8" w:rsidRDefault="00A6731A" w:rsidP="004519E7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1650A8">
        <w:rPr>
          <w:rFonts w:ascii="Times New Roman" w:hAnsi="Times New Roman"/>
          <w:b/>
          <w:bCs/>
          <w:sz w:val="28"/>
          <w:szCs w:val="28"/>
          <w:lang w:val="en-US"/>
        </w:rPr>
        <w:t>Başkan</w:t>
      </w:r>
      <w:proofErr w:type="spellEnd"/>
      <w:r w:rsidRPr="001650A8">
        <w:rPr>
          <w:rFonts w:ascii="Times New Roman" w:hAnsi="Times New Roman"/>
          <w:b/>
          <w:bCs/>
          <w:sz w:val="28"/>
          <w:szCs w:val="28"/>
          <w:lang w:val="en-US"/>
        </w:rPr>
        <w:t xml:space="preserve">   : </w:t>
      </w:r>
      <w:proofErr w:type="spellStart"/>
      <w:r w:rsidRPr="001650A8">
        <w:rPr>
          <w:rFonts w:ascii="Times New Roman" w:hAnsi="Times New Roman"/>
          <w:sz w:val="28"/>
          <w:szCs w:val="28"/>
          <w:lang w:val="en-US"/>
        </w:rPr>
        <w:t>Resul</w:t>
      </w:r>
      <w:proofErr w:type="spellEnd"/>
      <w:r w:rsidRPr="001650A8">
        <w:rPr>
          <w:rFonts w:ascii="Times New Roman" w:hAnsi="Times New Roman"/>
          <w:sz w:val="28"/>
          <w:szCs w:val="28"/>
          <w:lang w:val="en-US"/>
        </w:rPr>
        <w:t xml:space="preserve"> YILMAZ.</w:t>
      </w:r>
    </w:p>
    <w:p w:rsidR="000A2292" w:rsidRPr="001650A8" w:rsidRDefault="00A6731A" w:rsidP="00B701AF">
      <w:pPr>
        <w:keepNext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1650A8">
        <w:rPr>
          <w:rFonts w:ascii="Times New Roman" w:hAnsi="Times New Roman"/>
          <w:sz w:val="28"/>
          <w:szCs w:val="28"/>
          <w:lang w:val="en-US"/>
        </w:rPr>
        <w:t xml:space="preserve">          </w:t>
      </w:r>
      <w:proofErr w:type="spellStart"/>
      <w:proofErr w:type="gramStart"/>
      <w:r w:rsidRPr="001650A8">
        <w:rPr>
          <w:rFonts w:ascii="Times New Roman" w:hAnsi="Times New Roman"/>
          <w:b/>
          <w:bCs/>
          <w:sz w:val="28"/>
          <w:szCs w:val="28"/>
          <w:lang w:val="en-US"/>
        </w:rPr>
        <w:t>Katipler</w:t>
      </w:r>
      <w:proofErr w:type="spellEnd"/>
      <w:r w:rsidRPr="001650A8">
        <w:rPr>
          <w:rFonts w:ascii="Times New Roman" w:hAnsi="Times New Roman"/>
          <w:b/>
          <w:bCs/>
          <w:sz w:val="28"/>
          <w:szCs w:val="28"/>
          <w:lang w:val="en-US"/>
        </w:rPr>
        <w:t xml:space="preserve"> :</w:t>
      </w:r>
      <w:proofErr w:type="gramEnd"/>
      <w:r w:rsidRPr="001650A8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="000F49E3">
        <w:rPr>
          <w:rFonts w:ascii="Times New Roman" w:hAnsi="Times New Roman"/>
          <w:sz w:val="28"/>
          <w:szCs w:val="28"/>
          <w:lang w:val="en-US"/>
        </w:rPr>
        <w:t>Aysel</w:t>
      </w:r>
      <w:proofErr w:type="spellEnd"/>
      <w:r w:rsidR="000F49E3">
        <w:rPr>
          <w:rFonts w:ascii="Times New Roman" w:hAnsi="Times New Roman"/>
          <w:sz w:val="28"/>
          <w:szCs w:val="28"/>
          <w:lang w:val="en-US"/>
        </w:rPr>
        <w:t xml:space="preserve"> URTEKİN</w:t>
      </w:r>
      <w:r w:rsidRPr="001650A8">
        <w:rPr>
          <w:rFonts w:ascii="Times New Roman" w:hAnsi="Times New Roman"/>
          <w:sz w:val="28"/>
          <w:szCs w:val="28"/>
        </w:rPr>
        <w:t>, İbrahim Halil NASANLI.</w:t>
      </w:r>
    </w:p>
    <w:p w:rsidR="007A5B0B" w:rsidRPr="00027168" w:rsidRDefault="00A6731A" w:rsidP="007A5B0B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1650A8">
        <w:rPr>
          <w:rFonts w:ascii="Times New Roman" w:hAnsi="Times New Roman"/>
          <w:b/>
          <w:bCs/>
          <w:sz w:val="28"/>
          <w:szCs w:val="28"/>
          <w:lang w:val="en-US"/>
        </w:rPr>
        <w:tab/>
        <w:t xml:space="preserve"> </w:t>
      </w:r>
      <w:proofErr w:type="spellStart"/>
      <w:r w:rsidRPr="001650A8">
        <w:rPr>
          <w:rFonts w:ascii="Times New Roman" w:hAnsi="Times New Roman"/>
          <w:b/>
          <w:bCs/>
          <w:sz w:val="28"/>
          <w:szCs w:val="28"/>
          <w:lang w:val="en-US"/>
        </w:rPr>
        <w:t>Üyeler</w:t>
      </w:r>
      <w:proofErr w:type="spellEnd"/>
      <w:r w:rsidRPr="001650A8">
        <w:rPr>
          <w:rFonts w:ascii="Times New Roman" w:hAnsi="Times New Roman"/>
          <w:b/>
          <w:bCs/>
          <w:sz w:val="28"/>
          <w:szCs w:val="28"/>
          <w:lang w:val="en-US"/>
        </w:rPr>
        <w:t xml:space="preserve">  :</w:t>
      </w:r>
      <w:r w:rsidR="007A5B0B" w:rsidRPr="007A5B0B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proofErr w:type="spellStart"/>
      <w:r w:rsidR="007A5B0B" w:rsidRPr="003814DD">
        <w:rPr>
          <w:rFonts w:ascii="Times New Roman" w:hAnsi="Times New Roman"/>
          <w:bCs/>
          <w:sz w:val="28"/>
          <w:szCs w:val="28"/>
          <w:lang w:val="en-US"/>
        </w:rPr>
        <w:t>Celal</w:t>
      </w:r>
      <w:proofErr w:type="spellEnd"/>
      <w:r w:rsidR="007A5B0B" w:rsidRPr="003814DD">
        <w:rPr>
          <w:rFonts w:ascii="Times New Roman" w:hAnsi="Times New Roman"/>
          <w:bCs/>
          <w:sz w:val="28"/>
          <w:szCs w:val="28"/>
          <w:lang w:val="en-US"/>
        </w:rPr>
        <w:t xml:space="preserve"> AKIL</w:t>
      </w:r>
      <w:r w:rsidR="007A5B0B">
        <w:rPr>
          <w:rFonts w:ascii="Times New Roman" w:hAnsi="Times New Roman"/>
          <w:b/>
          <w:bCs/>
          <w:sz w:val="28"/>
          <w:szCs w:val="28"/>
          <w:lang w:val="en-US"/>
        </w:rPr>
        <w:t>,</w:t>
      </w:r>
      <w:r w:rsidR="007A5B0B" w:rsidRPr="004519E7">
        <w:rPr>
          <w:rFonts w:ascii="Times New Roman" w:hAnsi="Times New Roman"/>
          <w:sz w:val="28"/>
          <w:szCs w:val="28"/>
        </w:rPr>
        <w:t>İbrahim Halil NASANLI,</w:t>
      </w:r>
      <w:r w:rsidR="007A5B0B">
        <w:rPr>
          <w:rFonts w:ascii="Times New Roman" w:hAnsi="Times New Roman"/>
          <w:sz w:val="28"/>
          <w:szCs w:val="28"/>
        </w:rPr>
        <w:t xml:space="preserve"> Nusret TÜYSÜZ, </w:t>
      </w:r>
      <w:r w:rsidR="007A5B0B" w:rsidRPr="004519E7">
        <w:rPr>
          <w:rFonts w:ascii="Times New Roman" w:hAnsi="Times New Roman"/>
          <w:sz w:val="28"/>
          <w:szCs w:val="28"/>
        </w:rPr>
        <w:t>Cumali KARAVAR,</w:t>
      </w:r>
      <w:r w:rsidR="007A5B0B">
        <w:rPr>
          <w:rFonts w:ascii="Times New Roman" w:hAnsi="Times New Roman"/>
          <w:sz w:val="28"/>
          <w:szCs w:val="28"/>
        </w:rPr>
        <w:t xml:space="preserve"> </w:t>
      </w:r>
      <w:r w:rsidR="007A5B0B" w:rsidRPr="004519E7">
        <w:rPr>
          <w:rFonts w:ascii="Times New Roman" w:hAnsi="Times New Roman"/>
          <w:sz w:val="28"/>
          <w:szCs w:val="28"/>
        </w:rPr>
        <w:t>Ali Zülfikar İZOL,</w:t>
      </w:r>
      <w:r w:rsidR="007A5B0B">
        <w:rPr>
          <w:rFonts w:ascii="Times New Roman" w:hAnsi="Times New Roman"/>
          <w:sz w:val="28"/>
          <w:szCs w:val="28"/>
        </w:rPr>
        <w:t xml:space="preserve"> Hamdi HATİPOĞLU, </w:t>
      </w:r>
      <w:proofErr w:type="spellStart"/>
      <w:r w:rsidR="007A5B0B" w:rsidRPr="004519E7">
        <w:rPr>
          <w:rFonts w:ascii="Times New Roman" w:hAnsi="Times New Roman"/>
          <w:sz w:val="28"/>
          <w:szCs w:val="28"/>
        </w:rPr>
        <w:t>Nezahat</w:t>
      </w:r>
      <w:proofErr w:type="spellEnd"/>
      <w:r w:rsidR="007A5B0B" w:rsidRPr="004519E7">
        <w:rPr>
          <w:rFonts w:ascii="Times New Roman" w:hAnsi="Times New Roman"/>
          <w:sz w:val="28"/>
          <w:szCs w:val="28"/>
        </w:rPr>
        <w:t xml:space="preserve"> YEĞİN,</w:t>
      </w:r>
      <w:r w:rsidR="007A5B0B">
        <w:rPr>
          <w:rFonts w:ascii="Times New Roman" w:hAnsi="Times New Roman"/>
          <w:sz w:val="28"/>
          <w:szCs w:val="28"/>
        </w:rPr>
        <w:t xml:space="preserve"> </w:t>
      </w:r>
      <w:r w:rsidR="007A5B0B" w:rsidRPr="004519E7">
        <w:rPr>
          <w:rFonts w:ascii="Times New Roman" w:hAnsi="Times New Roman"/>
          <w:sz w:val="28"/>
          <w:szCs w:val="28"/>
        </w:rPr>
        <w:t xml:space="preserve">Hasan BAYDİLLİ, Hasan KARAKAŞ, </w:t>
      </w:r>
      <w:r w:rsidR="007A5B0B">
        <w:rPr>
          <w:rFonts w:ascii="Times New Roman" w:hAnsi="Times New Roman"/>
          <w:sz w:val="28"/>
          <w:szCs w:val="28"/>
        </w:rPr>
        <w:t xml:space="preserve">Aysel URTEKİN, </w:t>
      </w:r>
      <w:r w:rsidR="007A5B0B" w:rsidRPr="004519E7">
        <w:rPr>
          <w:rFonts w:ascii="Times New Roman" w:hAnsi="Times New Roman"/>
          <w:sz w:val="28"/>
          <w:szCs w:val="28"/>
        </w:rPr>
        <w:t>Hacı Ahmet ÖNCÜL,</w:t>
      </w:r>
      <w:r w:rsidR="007A5B0B">
        <w:rPr>
          <w:rFonts w:ascii="Times New Roman" w:hAnsi="Times New Roman"/>
          <w:sz w:val="28"/>
          <w:szCs w:val="28"/>
        </w:rPr>
        <w:t xml:space="preserve"> </w:t>
      </w:r>
      <w:r w:rsidR="007A5B0B" w:rsidRPr="004519E7">
        <w:rPr>
          <w:rFonts w:ascii="Times New Roman" w:hAnsi="Times New Roman"/>
          <w:sz w:val="28"/>
          <w:szCs w:val="28"/>
        </w:rPr>
        <w:t xml:space="preserve">Murat ADKOŞU, </w:t>
      </w:r>
      <w:r w:rsidR="007A5B0B">
        <w:rPr>
          <w:rFonts w:ascii="Times New Roman" w:hAnsi="Times New Roman"/>
          <w:sz w:val="28"/>
          <w:szCs w:val="28"/>
        </w:rPr>
        <w:t xml:space="preserve">Mehmet </w:t>
      </w:r>
      <w:proofErr w:type="spellStart"/>
      <w:r w:rsidR="007A5B0B">
        <w:rPr>
          <w:rFonts w:ascii="Times New Roman" w:hAnsi="Times New Roman"/>
          <w:sz w:val="28"/>
          <w:szCs w:val="28"/>
        </w:rPr>
        <w:t>Hanifi</w:t>
      </w:r>
      <w:proofErr w:type="spellEnd"/>
      <w:r w:rsidR="007A5B0B">
        <w:rPr>
          <w:rFonts w:ascii="Times New Roman" w:hAnsi="Times New Roman"/>
          <w:sz w:val="28"/>
          <w:szCs w:val="28"/>
        </w:rPr>
        <w:t xml:space="preserve"> GÜNEŞ, Rüstem KARALI, </w:t>
      </w:r>
      <w:proofErr w:type="spellStart"/>
      <w:r w:rsidR="007A5B0B">
        <w:rPr>
          <w:rFonts w:ascii="Times New Roman" w:hAnsi="Times New Roman"/>
          <w:sz w:val="28"/>
          <w:szCs w:val="28"/>
        </w:rPr>
        <w:t>Eyyüp</w:t>
      </w:r>
      <w:proofErr w:type="spellEnd"/>
      <w:r w:rsidR="007A5B0B">
        <w:rPr>
          <w:rFonts w:ascii="Times New Roman" w:hAnsi="Times New Roman"/>
          <w:sz w:val="28"/>
          <w:szCs w:val="28"/>
        </w:rPr>
        <w:t xml:space="preserve"> ÇINAR, Selahattin İLHAN,</w:t>
      </w:r>
      <w:r w:rsidR="007A5B0B" w:rsidRPr="004519E7">
        <w:rPr>
          <w:rFonts w:ascii="Times New Roman" w:hAnsi="Times New Roman"/>
          <w:sz w:val="28"/>
          <w:szCs w:val="28"/>
        </w:rPr>
        <w:t xml:space="preserve"> Nurettin BOZDAĞ,</w:t>
      </w:r>
      <w:r w:rsidR="007A5B0B">
        <w:rPr>
          <w:rFonts w:ascii="Times New Roman" w:hAnsi="Times New Roman"/>
          <w:sz w:val="28"/>
          <w:szCs w:val="28"/>
        </w:rPr>
        <w:t xml:space="preserve"> </w:t>
      </w:r>
      <w:r w:rsidR="007A5B0B" w:rsidRPr="004519E7">
        <w:rPr>
          <w:rFonts w:ascii="Times New Roman" w:hAnsi="Times New Roman"/>
          <w:sz w:val="28"/>
          <w:szCs w:val="28"/>
        </w:rPr>
        <w:t>Cumali BAYRAM,</w:t>
      </w:r>
      <w:r w:rsidR="007A5B0B">
        <w:rPr>
          <w:rFonts w:ascii="Times New Roman" w:hAnsi="Times New Roman"/>
          <w:sz w:val="28"/>
          <w:szCs w:val="28"/>
        </w:rPr>
        <w:t xml:space="preserve"> </w:t>
      </w:r>
      <w:r w:rsidR="007A5B0B" w:rsidRPr="004519E7">
        <w:rPr>
          <w:rFonts w:ascii="Times New Roman" w:hAnsi="Times New Roman"/>
          <w:sz w:val="28"/>
          <w:szCs w:val="28"/>
        </w:rPr>
        <w:t>Murat TAMSES, Bekir GÜMÜŞTA</w:t>
      </w:r>
      <w:r w:rsidR="007A5B0B">
        <w:rPr>
          <w:rFonts w:ascii="Times New Roman" w:hAnsi="Times New Roman"/>
          <w:sz w:val="28"/>
          <w:szCs w:val="28"/>
        </w:rPr>
        <w:t xml:space="preserve">Ş, Hüseyin AKER, Ahmet YAVUZER ve </w:t>
      </w:r>
      <w:r w:rsidR="007A5B0B" w:rsidRPr="004519E7">
        <w:rPr>
          <w:rFonts w:ascii="Times New Roman" w:hAnsi="Times New Roman"/>
          <w:sz w:val="28"/>
          <w:szCs w:val="28"/>
        </w:rPr>
        <w:t xml:space="preserve"> Ali </w:t>
      </w:r>
      <w:proofErr w:type="spellStart"/>
      <w:r w:rsidR="007A5B0B" w:rsidRPr="004519E7">
        <w:rPr>
          <w:rFonts w:ascii="Times New Roman" w:hAnsi="Times New Roman"/>
          <w:sz w:val="28"/>
          <w:szCs w:val="28"/>
        </w:rPr>
        <w:t>GÖYÜNCÜ’nün</w:t>
      </w:r>
      <w:proofErr w:type="spellEnd"/>
      <w:r w:rsidR="007A5B0B" w:rsidRPr="004519E7">
        <w:rPr>
          <w:rFonts w:ascii="Times New Roman" w:hAnsi="Times New Roman"/>
          <w:sz w:val="28"/>
          <w:szCs w:val="28"/>
        </w:rPr>
        <w:t xml:space="preserve"> İştirak</w:t>
      </w:r>
      <w:r w:rsidR="007A5B0B" w:rsidRPr="004519E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7A5B0B" w:rsidRPr="004519E7">
        <w:rPr>
          <w:rFonts w:ascii="Times New Roman" w:hAnsi="Times New Roman"/>
          <w:sz w:val="28"/>
          <w:szCs w:val="28"/>
        </w:rPr>
        <w:t>ettikleri görülmekle gündem Meclis Başkanı Resul YILMAZ tarafından açılarak yapılan yoklamada çoğunluğun bulunduğu anlaşıldığından gündemdeki maddelerin görüşülmesi</w:t>
      </w:r>
      <w:r w:rsidR="007A5B0B">
        <w:rPr>
          <w:rFonts w:ascii="Times New Roman" w:hAnsi="Times New Roman"/>
          <w:sz w:val="28"/>
          <w:szCs w:val="28"/>
        </w:rPr>
        <w:t xml:space="preserve">ne başlamadan önce bundan önce ekim ayı birinci oturumunda </w:t>
      </w:r>
      <w:r w:rsidR="007A5B0B" w:rsidRPr="004519E7">
        <w:rPr>
          <w:rFonts w:ascii="Times New Roman" w:hAnsi="Times New Roman"/>
          <w:sz w:val="28"/>
          <w:szCs w:val="28"/>
        </w:rPr>
        <w:t xml:space="preserve"> alınan karar ve zabıtlar okunarak tasvip edildikten sonra gündemdeki maddelerinin görüşülmesine geçildi.</w:t>
      </w:r>
    </w:p>
    <w:p w:rsidR="00301FB8" w:rsidRDefault="00301FB8" w:rsidP="00301FB8">
      <w:pPr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CD0D46">
        <w:rPr>
          <w:rFonts w:ascii="Times New Roman" w:hAnsi="Times New Roman"/>
          <w:sz w:val="28"/>
          <w:szCs w:val="28"/>
          <w:lang w:val="en-US"/>
        </w:rPr>
        <w:tab/>
      </w:r>
    </w:p>
    <w:p w:rsidR="00301FB8" w:rsidRDefault="00301FB8" w:rsidP="00301FB8">
      <w:pPr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1B3030">
        <w:rPr>
          <w:rFonts w:ascii="Times New Roman" w:hAnsi="Times New Roman"/>
          <w:b/>
          <w:sz w:val="28"/>
          <w:szCs w:val="28"/>
          <w:lang w:val="en-US"/>
        </w:rPr>
        <w:t>GÜNDEMİN ONUNCU MADDESİ: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Karabahçe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mahallesinin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2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 xml:space="preserve">(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iki</w:t>
      </w:r>
      <w:proofErr w:type="spellEnd"/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)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mahalleye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bölünmesinin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görüşülmesi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hakkında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İdi</w:t>
      </w:r>
      <w:r>
        <w:rPr>
          <w:rFonts w:ascii="Times New Roman" w:hAnsi="Times New Roman"/>
          <w:sz w:val="28"/>
          <w:szCs w:val="28"/>
          <w:lang w:val="en-US"/>
        </w:rPr>
        <w:t>.</w:t>
      </w:r>
    </w:p>
    <w:p w:rsidR="00301FB8" w:rsidRDefault="00301FB8" w:rsidP="00301FB8">
      <w:pPr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İmar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ve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Şehircilik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Müdürlüğünden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gelen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0</w:t>
      </w:r>
      <w:r>
        <w:rPr>
          <w:rFonts w:ascii="Times New Roman" w:hAnsi="Times New Roman"/>
          <w:sz w:val="28"/>
          <w:szCs w:val="28"/>
          <w:lang w:val="en-US"/>
        </w:rPr>
        <w:t xml:space="preserve">2.10.2014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tarih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ve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94501844/2639-2116</w:t>
      </w:r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sayılı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yazı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ve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ekleri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okundu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>.</w:t>
      </w:r>
    </w:p>
    <w:p w:rsidR="00301FB8" w:rsidRDefault="00301FB8" w:rsidP="00301FB8">
      <w:pPr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İmar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ve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şehircilik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Müdürlüğünden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gele</w:t>
      </w:r>
      <w:r>
        <w:rPr>
          <w:rFonts w:ascii="Times New Roman" w:hAnsi="Times New Roman"/>
          <w:sz w:val="28"/>
          <w:szCs w:val="28"/>
          <w:lang w:val="en-US"/>
        </w:rPr>
        <w:t>n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ilgi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yazı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ekinde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bulunan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2554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nüfusa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sahip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olan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Karabahçe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mahallesi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Karabahçe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mahallesi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ile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 513nüfusu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ile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lastRenderedPageBreak/>
        <w:t>kulaksız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mezrası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ile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birleşerek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kulaksız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olarak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kurulmasına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;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Karabahçe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mahallesi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dahil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iki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mahalleye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ayrılmasına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>(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Karabahçe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ve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Kulaksız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Mahalleleri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) 5393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sayılı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belediye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kanununun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9.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Maddesine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göre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mahallelerin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kurulması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ile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ilgili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bilgi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meclis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üyelerinin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bilgi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ve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oylarına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sunuldu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>.</w:t>
      </w:r>
    </w:p>
    <w:p w:rsidR="00301FB8" w:rsidRPr="006640D0" w:rsidRDefault="00301FB8" w:rsidP="00301FB8">
      <w:pPr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Gündem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maddesi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ile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ilgili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meclis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üyelerinden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söz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almak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isteyen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olup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olmadığı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soruldu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>.</w:t>
      </w:r>
    </w:p>
    <w:p w:rsidR="00301FB8" w:rsidRPr="006640D0" w:rsidRDefault="00301FB8" w:rsidP="00301FB8">
      <w:pPr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Meclis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üyelerinden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Cumali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BAYRAM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söz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alarak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‘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Mahallelerin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kurulması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için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konunun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imar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komisyonuna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havale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edilmesini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öneriyorum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Pr="006640D0">
        <w:rPr>
          <w:rFonts w:ascii="Times New Roman" w:hAnsi="Times New Roman"/>
          <w:sz w:val="28"/>
          <w:szCs w:val="28"/>
          <w:lang w:val="en-US"/>
        </w:rPr>
        <w:t xml:space="preserve">‘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dedi</w:t>
      </w:r>
      <w:proofErr w:type="spellEnd"/>
      <w:proofErr w:type="gramEnd"/>
      <w:r w:rsidRPr="006640D0">
        <w:rPr>
          <w:rFonts w:ascii="Times New Roman" w:hAnsi="Times New Roman"/>
          <w:sz w:val="28"/>
          <w:szCs w:val="28"/>
          <w:lang w:val="en-US"/>
        </w:rPr>
        <w:t>.</w:t>
      </w:r>
    </w:p>
    <w:p w:rsidR="00301FB8" w:rsidRPr="006640D0" w:rsidRDefault="00301FB8" w:rsidP="00301FB8">
      <w:pPr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Belediye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Başkanı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söz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alarak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gündem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maddesinin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komisyona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gönderilmesine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gerek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olmadığını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söyleyerek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oylamaya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geçildi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>.</w:t>
      </w:r>
    </w:p>
    <w:p w:rsidR="000F49E3" w:rsidRDefault="00301FB8" w:rsidP="00301FB8">
      <w:pPr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6640D0">
        <w:rPr>
          <w:rFonts w:ascii="Times New Roman" w:hAnsi="Times New Roman"/>
          <w:sz w:val="28"/>
          <w:szCs w:val="28"/>
          <w:lang w:val="en-US"/>
        </w:rPr>
        <w:t xml:space="preserve"> 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İsim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okunmak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suretiyle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yapılan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açık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oylamada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;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Celal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AKIL</w:t>
      </w:r>
      <w:proofErr w:type="gramStart"/>
      <w:r w:rsidRPr="006640D0">
        <w:rPr>
          <w:rFonts w:ascii="Times New Roman" w:hAnsi="Times New Roman"/>
          <w:sz w:val="28"/>
          <w:szCs w:val="28"/>
          <w:lang w:val="en-US"/>
        </w:rPr>
        <w:t>,İbrahim</w:t>
      </w:r>
      <w:proofErr w:type="spellEnd"/>
      <w:proofErr w:type="gram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Halil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NASANLI,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Nusret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TÜYSÜZ,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Cumali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KARAVAR,Ali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Zülfikar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İZOL,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Hamdi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HATİPOĞLU,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Nezahat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YEĞİN,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Hasan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BAYDİLLİ,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Hasan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KARAKAŞ,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Aysel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URTEKİN,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Hacı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Ahmet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ÖNCÜL,Murat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ADKOŞU, Mehmet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Hanifi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GÜNEŞ,Rüstem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KARALI,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Eyyüp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ÇINAR,Selahattin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İLHAN,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Nurettin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BOZDAĞ’ın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Kabul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oyu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Cumali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BAYRAM, Murat TAMSES,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Bekir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GÜMÜŞTAŞ,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Hüseyin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AKER,Ahmet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YAVUZER, Ali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GÖYÜNCÜ’nün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çekimser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oyu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kullandığı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görüldü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>.</w:t>
      </w:r>
    </w:p>
    <w:p w:rsidR="00BD7BC8" w:rsidRPr="00301FB8" w:rsidRDefault="00BD7BC8" w:rsidP="00301FB8">
      <w:pPr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İmar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ve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şehircilik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Müdürlüğünden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gele</w:t>
      </w:r>
      <w:r>
        <w:rPr>
          <w:rFonts w:ascii="Times New Roman" w:hAnsi="Times New Roman"/>
          <w:sz w:val="28"/>
          <w:szCs w:val="28"/>
          <w:lang w:val="en-US"/>
        </w:rPr>
        <w:t>n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ilgi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yazı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ekinde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bulunan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2554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nüfusa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sahip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olan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Karabahçe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mahallesi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Karabahçe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mahallesi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ile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 513nüfusu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ile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kulaksız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mezrası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ile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birleşerek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kulaksız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olarak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kurulmasına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;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Karabahçe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mahallesi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dahil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iki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mahalleye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ayrılmasına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>(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Karabahçe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ve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Kulaksız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Mahalleleri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) 5393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sayılı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belediye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kanununun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9.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Maddesine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göre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mahallelerin</w:t>
      </w:r>
      <w:proofErr w:type="spellEnd"/>
      <w:r w:rsidRPr="006640D0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6640D0">
        <w:rPr>
          <w:rFonts w:ascii="Times New Roman" w:hAnsi="Times New Roman"/>
          <w:sz w:val="28"/>
          <w:szCs w:val="28"/>
          <w:lang w:val="en-US"/>
        </w:rPr>
        <w:t>kurulması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hususu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oyçokluğu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ile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en-US"/>
        </w:rPr>
        <w:t>k</w:t>
      </w:r>
      <w:bookmarkStart w:id="3" w:name="_GoBack"/>
      <w:bookmarkEnd w:id="3"/>
      <w:r>
        <w:rPr>
          <w:rFonts w:ascii="Times New Roman" w:hAnsi="Times New Roman"/>
          <w:sz w:val="28"/>
          <w:szCs w:val="28"/>
          <w:lang w:val="en-US"/>
        </w:rPr>
        <w:t>abul</w:t>
      </w:r>
      <w:proofErr w:type="spellEnd"/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edildi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.</w:t>
      </w:r>
    </w:p>
    <w:bookmarkEnd w:id="0"/>
    <w:bookmarkEnd w:id="1"/>
    <w:bookmarkEnd w:id="2"/>
    <w:p w:rsidR="00A6731A" w:rsidRPr="001650A8" w:rsidRDefault="00A6731A" w:rsidP="000F49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  <w:t xml:space="preserve"> </w:t>
      </w:r>
      <w:r w:rsidRPr="001650A8">
        <w:rPr>
          <w:sz w:val="28"/>
          <w:szCs w:val="28"/>
        </w:rPr>
        <w:t>Bu hususta gerekli işlemlerin ikmali için kararın ilgili birimlere gönderilmesine oybirliğiyle karar verildi.</w:t>
      </w:r>
      <w:r w:rsidR="00CC5629">
        <w:rPr>
          <w:sz w:val="28"/>
          <w:szCs w:val="28"/>
        </w:rPr>
        <w:t xml:space="preserve"> </w:t>
      </w:r>
      <w:r w:rsidR="007A5B0B">
        <w:rPr>
          <w:sz w:val="28"/>
          <w:szCs w:val="28"/>
        </w:rPr>
        <w:t>09</w:t>
      </w:r>
      <w:r w:rsidR="000A2292">
        <w:rPr>
          <w:sz w:val="28"/>
          <w:szCs w:val="28"/>
        </w:rPr>
        <w:t>/10/2014</w:t>
      </w:r>
    </w:p>
    <w:p w:rsidR="000F49E3" w:rsidRDefault="000F49E3" w:rsidP="000F49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301FB8" w:rsidRPr="00430443" w:rsidRDefault="00301FB8" w:rsidP="000F49E3">
      <w:pPr>
        <w:jc w:val="both"/>
        <w:rPr>
          <w:sz w:val="28"/>
          <w:szCs w:val="28"/>
        </w:rPr>
      </w:pPr>
    </w:p>
    <w:p w:rsidR="00A6731A" w:rsidRPr="001650A8" w:rsidRDefault="00A6731A" w:rsidP="009779B0">
      <w:pPr>
        <w:spacing w:after="0" w:line="240" w:lineRule="auto"/>
        <w:rPr>
          <w:rFonts w:ascii="Times New Roman" w:eastAsia="MS Mincho" w:hAnsi="Times New Roman"/>
          <w:sz w:val="28"/>
          <w:szCs w:val="28"/>
          <w:lang w:val="en-US" w:eastAsia="ja-JP"/>
        </w:rPr>
      </w:pPr>
      <w:proofErr w:type="spellStart"/>
      <w:r w:rsidRPr="001650A8">
        <w:rPr>
          <w:rFonts w:ascii="Times New Roman" w:eastAsia="MS Mincho" w:hAnsi="Times New Roman"/>
          <w:sz w:val="28"/>
          <w:szCs w:val="28"/>
          <w:lang w:val="en-US" w:eastAsia="ja-JP"/>
        </w:rPr>
        <w:t>Resul</w:t>
      </w:r>
      <w:proofErr w:type="spellEnd"/>
      <w:r w:rsidRPr="001650A8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YILMAZ                </w:t>
      </w:r>
      <w:r w:rsidR="007A5B0B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r w:rsidRPr="001650A8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   </w:t>
      </w:r>
      <w:proofErr w:type="spellStart"/>
      <w:r w:rsidR="007A5B0B">
        <w:rPr>
          <w:rFonts w:ascii="Times New Roman" w:eastAsia="MS Mincho" w:hAnsi="Times New Roman"/>
          <w:sz w:val="28"/>
          <w:szCs w:val="28"/>
          <w:lang w:val="en-US" w:eastAsia="ja-JP"/>
        </w:rPr>
        <w:t>Aysel</w:t>
      </w:r>
      <w:proofErr w:type="spellEnd"/>
      <w:r w:rsidR="007A5B0B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URTEKİN </w:t>
      </w:r>
      <w:r w:rsidRPr="001650A8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            İbrahim </w:t>
      </w:r>
      <w:proofErr w:type="spellStart"/>
      <w:r w:rsidRPr="001650A8">
        <w:rPr>
          <w:rFonts w:ascii="Times New Roman" w:eastAsia="MS Mincho" w:hAnsi="Times New Roman"/>
          <w:sz w:val="28"/>
          <w:szCs w:val="28"/>
          <w:lang w:val="en-US" w:eastAsia="ja-JP"/>
        </w:rPr>
        <w:t>Halil</w:t>
      </w:r>
      <w:proofErr w:type="spellEnd"/>
      <w:r w:rsidRPr="001650A8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NASANLI</w:t>
      </w:r>
    </w:p>
    <w:p w:rsidR="00A6731A" w:rsidRPr="001650A8" w:rsidRDefault="00AC7B40" w:rsidP="009779B0">
      <w:pPr>
        <w:spacing w:after="0" w:line="240" w:lineRule="auto"/>
        <w:rPr>
          <w:rFonts w:ascii="Times New Roman" w:eastAsia="MS Mincho" w:hAnsi="Times New Roman"/>
          <w:sz w:val="28"/>
          <w:szCs w:val="28"/>
          <w:lang w:val="en-US" w:eastAsia="ja-JP"/>
        </w:rPr>
      </w:pP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Belediye</w:t>
      </w:r>
      <w:proofErr w:type="spellEnd"/>
      <w:r w:rsidR="00A6731A" w:rsidRPr="001650A8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="00A6731A" w:rsidRPr="001650A8">
        <w:rPr>
          <w:rFonts w:ascii="Times New Roman" w:eastAsia="MS Mincho" w:hAnsi="Times New Roman"/>
          <w:sz w:val="28"/>
          <w:szCs w:val="28"/>
          <w:lang w:val="en-US" w:eastAsia="ja-JP"/>
        </w:rPr>
        <w:t>Başkanı</w:t>
      </w:r>
      <w:proofErr w:type="spellEnd"/>
      <w:r w:rsidR="00A6731A" w:rsidRPr="001650A8">
        <w:rPr>
          <w:rFonts w:ascii="Times New Roman" w:eastAsia="MS Mincho" w:hAnsi="Times New Roman"/>
          <w:sz w:val="28"/>
          <w:szCs w:val="28"/>
          <w:lang w:val="en-US" w:eastAsia="ja-JP"/>
        </w:rPr>
        <w:tab/>
        <w:t xml:space="preserve">    </w:t>
      </w:r>
      <w:r w:rsidR="00A6731A" w:rsidRPr="001650A8">
        <w:rPr>
          <w:rFonts w:ascii="Times New Roman" w:eastAsia="MS Mincho" w:hAnsi="Times New Roman"/>
          <w:sz w:val="28"/>
          <w:szCs w:val="28"/>
          <w:lang w:val="en-US" w:eastAsia="ja-JP"/>
        </w:rPr>
        <w:tab/>
      </w:r>
      <w:r w:rsidR="00A6731A" w:rsidRPr="001650A8">
        <w:rPr>
          <w:rFonts w:ascii="Times New Roman" w:eastAsia="MS Mincho" w:hAnsi="Times New Roman"/>
          <w:sz w:val="28"/>
          <w:szCs w:val="28"/>
          <w:lang w:val="en-US" w:eastAsia="ja-JP"/>
        </w:rPr>
        <w:tab/>
      </w:r>
      <w:r w:rsidR="00A6731A" w:rsidRPr="001650A8">
        <w:rPr>
          <w:rFonts w:ascii="Times New Roman" w:eastAsia="MS Mincho" w:hAnsi="Times New Roman"/>
          <w:sz w:val="28"/>
          <w:szCs w:val="28"/>
          <w:lang w:val="en-US" w:eastAsia="ja-JP"/>
        </w:rPr>
        <w:tab/>
      </w:r>
      <w:proofErr w:type="spellStart"/>
      <w:r w:rsidR="00A6731A" w:rsidRPr="001650A8">
        <w:rPr>
          <w:rFonts w:ascii="Times New Roman" w:eastAsia="MS Mincho" w:hAnsi="Times New Roman"/>
          <w:sz w:val="28"/>
          <w:szCs w:val="28"/>
          <w:lang w:val="en-US" w:eastAsia="ja-JP"/>
        </w:rPr>
        <w:t>Kâtip</w:t>
      </w:r>
      <w:proofErr w:type="spellEnd"/>
      <w:r w:rsidR="00A6731A" w:rsidRPr="001650A8">
        <w:rPr>
          <w:rFonts w:ascii="Times New Roman" w:eastAsia="MS Mincho" w:hAnsi="Times New Roman"/>
          <w:sz w:val="28"/>
          <w:szCs w:val="28"/>
          <w:lang w:val="en-US" w:eastAsia="ja-JP"/>
        </w:rPr>
        <w:tab/>
      </w:r>
      <w:r w:rsidR="00A6731A" w:rsidRPr="001650A8">
        <w:rPr>
          <w:rFonts w:ascii="Times New Roman" w:eastAsia="MS Mincho" w:hAnsi="Times New Roman"/>
          <w:sz w:val="28"/>
          <w:szCs w:val="28"/>
          <w:lang w:val="en-US" w:eastAsia="ja-JP"/>
        </w:rPr>
        <w:tab/>
      </w:r>
      <w:r w:rsidR="00A6731A" w:rsidRPr="001650A8">
        <w:rPr>
          <w:rFonts w:ascii="Times New Roman" w:eastAsia="MS Mincho" w:hAnsi="Times New Roman"/>
          <w:sz w:val="28"/>
          <w:szCs w:val="28"/>
          <w:lang w:val="en-US" w:eastAsia="ja-JP"/>
        </w:rPr>
        <w:tab/>
      </w:r>
      <w:r w:rsidR="00A6731A" w:rsidRPr="001650A8">
        <w:rPr>
          <w:rFonts w:ascii="Times New Roman" w:eastAsia="MS Mincho" w:hAnsi="Times New Roman"/>
          <w:sz w:val="28"/>
          <w:szCs w:val="28"/>
          <w:lang w:val="en-US" w:eastAsia="ja-JP"/>
        </w:rPr>
        <w:tab/>
      </w:r>
      <w:proofErr w:type="spellStart"/>
      <w:r w:rsidR="00A6731A" w:rsidRPr="001650A8">
        <w:rPr>
          <w:rFonts w:ascii="Times New Roman" w:eastAsia="MS Mincho" w:hAnsi="Times New Roman"/>
          <w:sz w:val="28"/>
          <w:szCs w:val="28"/>
          <w:lang w:val="en-US" w:eastAsia="ja-JP"/>
        </w:rPr>
        <w:t>Kâtip</w:t>
      </w:r>
      <w:proofErr w:type="spellEnd"/>
    </w:p>
    <w:p w:rsidR="00A6731A" w:rsidRPr="001650A8" w:rsidRDefault="00A6731A" w:rsidP="009779B0">
      <w:pPr>
        <w:rPr>
          <w:rFonts w:ascii="Times New Roman" w:hAnsi="Times New Roman"/>
          <w:sz w:val="28"/>
          <w:szCs w:val="28"/>
        </w:rPr>
      </w:pPr>
      <w:proofErr w:type="spellStart"/>
      <w:r w:rsidRPr="001650A8">
        <w:rPr>
          <w:rFonts w:ascii="Times New Roman" w:eastAsia="MS Mincho" w:hAnsi="Times New Roman"/>
          <w:sz w:val="28"/>
          <w:szCs w:val="28"/>
          <w:lang w:val="en-US" w:eastAsia="ja-JP"/>
        </w:rPr>
        <w:t>Meclis</w:t>
      </w:r>
      <w:proofErr w:type="spellEnd"/>
      <w:r w:rsidRPr="001650A8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1650A8">
        <w:rPr>
          <w:rFonts w:ascii="Times New Roman" w:eastAsia="MS Mincho" w:hAnsi="Times New Roman"/>
          <w:sz w:val="28"/>
          <w:szCs w:val="28"/>
          <w:lang w:val="en-US" w:eastAsia="ja-JP"/>
        </w:rPr>
        <w:t>Başkanı</w:t>
      </w:r>
      <w:proofErr w:type="spellEnd"/>
    </w:p>
    <w:sectPr w:rsidR="00A6731A" w:rsidRPr="001650A8" w:rsidSect="00B701A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5573" w:rsidRDefault="00215573" w:rsidP="00C71F57">
      <w:pPr>
        <w:spacing w:after="0" w:line="240" w:lineRule="auto"/>
      </w:pPr>
      <w:r>
        <w:separator/>
      </w:r>
    </w:p>
  </w:endnote>
  <w:endnote w:type="continuationSeparator" w:id="0">
    <w:p w:rsidR="00215573" w:rsidRDefault="00215573" w:rsidP="00C71F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731A" w:rsidRDefault="00A6731A" w:rsidP="00B701AF">
    <w:pPr>
      <w:pStyle w:val="Altbilgi"/>
      <w:jc w:val="center"/>
    </w:pPr>
  </w:p>
  <w:p w:rsidR="00A6731A" w:rsidRDefault="00A6731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5573" w:rsidRDefault="00215573" w:rsidP="00C71F57">
      <w:pPr>
        <w:spacing w:after="0" w:line="240" w:lineRule="auto"/>
      </w:pPr>
      <w:r>
        <w:separator/>
      </w:r>
    </w:p>
  </w:footnote>
  <w:footnote w:type="continuationSeparator" w:id="0">
    <w:p w:rsidR="00215573" w:rsidRDefault="00215573" w:rsidP="00C71F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A02"/>
    <w:rsid w:val="0000366A"/>
    <w:rsid w:val="000147E7"/>
    <w:rsid w:val="0002370C"/>
    <w:rsid w:val="0002707D"/>
    <w:rsid w:val="00046EA2"/>
    <w:rsid w:val="000575B1"/>
    <w:rsid w:val="0006076F"/>
    <w:rsid w:val="00060C12"/>
    <w:rsid w:val="00066BAB"/>
    <w:rsid w:val="00076457"/>
    <w:rsid w:val="000944AE"/>
    <w:rsid w:val="000A2292"/>
    <w:rsid w:val="000B12D9"/>
    <w:rsid w:val="000C0684"/>
    <w:rsid w:val="000C07EA"/>
    <w:rsid w:val="000D12F0"/>
    <w:rsid w:val="000D297A"/>
    <w:rsid w:val="000E753E"/>
    <w:rsid w:val="000F230B"/>
    <w:rsid w:val="000F49E3"/>
    <w:rsid w:val="0010594E"/>
    <w:rsid w:val="00117450"/>
    <w:rsid w:val="001200EB"/>
    <w:rsid w:val="00122E2B"/>
    <w:rsid w:val="00127E1D"/>
    <w:rsid w:val="00133612"/>
    <w:rsid w:val="00135BF8"/>
    <w:rsid w:val="001650A8"/>
    <w:rsid w:val="00187203"/>
    <w:rsid w:val="00196E7B"/>
    <w:rsid w:val="001A155D"/>
    <w:rsid w:val="001A60BF"/>
    <w:rsid w:val="001A7FA2"/>
    <w:rsid w:val="001C054B"/>
    <w:rsid w:val="001C0613"/>
    <w:rsid w:val="001C4F2F"/>
    <w:rsid w:val="001E03C4"/>
    <w:rsid w:val="001F18ED"/>
    <w:rsid w:val="001F60D0"/>
    <w:rsid w:val="00215573"/>
    <w:rsid w:val="002172E2"/>
    <w:rsid w:val="00220C61"/>
    <w:rsid w:val="002217FE"/>
    <w:rsid w:val="00231E7D"/>
    <w:rsid w:val="00244EDB"/>
    <w:rsid w:val="002530CD"/>
    <w:rsid w:val="00255342"/>
    <w:rsid w:val="00261E62"/>
    <w:rsid w:val="002626DC"/>
    <w:rsid w:val="00266A02"/>
    <w:rsid w:val="00270FE4"/>
    <w:rsid w:val="00277FC9"/>
    <w:rsid w:val="00290570"/>
    <w:rsid w:val="002B11D9"/>
    <w:rsid w:val="002B3D1C"/>
    <w:rsid w:val="002C74E8"/>
    <w:rsid w:val="002E3317"/>
    <w:rsid w:val="002E4583"/>
    <w:rsid w:val="002F0B48"/>
    <w:rsid w:val="002F4416"/>
    <w:rsid w:val="00301FB8"/>
    <w:rsid w:val="003077B8"/>
    <w:rsid w:val="003116A0"/>
    <w:rsid w:val="0031313D"/>
    <w:rsid w:val="00313266"/>
    <w:rsid w:val="00313D2A"/>
    <w:rsid w:val="003323CE"/>
    <w:rsid w:val="003425D0"/>
    <w:rsid w:val="00346110"/>
    <w:rsid w:val="00350608"/>
    <w:rsid w:val="00367C53"/>
    <w:rsid w:val="00370988"/>
    <w:rsid w:val="00372E17"/>
    <w:rsid w:val="00374991"/>
    <w:rsid w:val="0037651D"/>
    <w:rsid w:val="0037747F"/>
    <w:rsid w:val="00377F76"/>
    <w:rsid w:val="003A0E0A"/>
    <w:rsid w:val="003C00DE"/>
    <w:rsid w:val="003C1FC2"/>
    <w:rsid w:val="003C716C"/>
    <w:rsid w:val="003C7656"/>
    <w:rsid w:val="003D2EBA"/>
    <w:rsid w:val="003D33EF"/>
    <w:rsid w:val="003F1459"/>
    <w:rsid w:val="003F192F"/>
    <w:rsid w:val="0041137A"/>
    <w:rsid w:val="00425A7C"/>
    <w:rsid w:val="0042778E"/>
    <w:rsid w:val="00430443"/>
    <w:rsid w:val="0043152B"/>
    <w:rsid w:val="00432086"/>
    <w:rsid w:val="00434864"/>
    <w:rsid w:val="0043547C"/>
    <w:rsid w:val="004442AA"/>
    <w:rsid w:val="004519E7"/>
    <w:rsid w:val="00452010"/>
    <w:rsid w:val="00466951"/>
    <w:rsid w:val="00474AE4"/>
    <w:rsid w:val="00480DEC"/>
    <w:rsid w:val="004844A5"/>
    <w:rsid w:val="00490634"/>
    <w:rsid w:val="0049509A"/>
    <w:rsid w:val="004C516F"/>
    <w:rsid w:val="004D1A12"/>
    <w:rsid w:val="004D3732"/>
    <w:rsid w:val="004E7979"/>
    <w:rsid w:val="004F2CD9"/>
    <w:rsid w:val="004F5AD3"/>
    <w:rsid w:val="00524679"/>
    <w:rsid w:val="0052580C"/>
    <w:rsid w:val="00543FE6"/>
    <w:rsid w:val="00547C11"/>
    <w:rsid w:val="00556F40"/>
    <w:rsid w:val="00564447"/>
    <w:rsid w:val="005645D0"/>
    <w:rsid w:val="00565EC4"/>
    <w:rsid w:val="00565FAF"/>
    <w:rsid w:val="00575073"/>
    <w:rsid w:val="0058129F"/>
    <w:rsid w:val="00581379"/>
    <w:rsid w:val="00592997"/>
    <w:rsid w:val="005B7A88"/>
    <w:rsid w:val="005C0A8D"/>
    <w:rsid w:val="005D0064"/>
    <w:rsid w:val="005E0CED"/>
    <w:rsid w:val="005E1CFE"/>
    <w:rsid w:val="005E4653"/>
    <w:rsid w:val="005F153C"/>
    <w:rsid w:val="0060150E"/>
    <w:rsid w:val="00601F55"/>
    <w:rsid w:val="00606C47"/>
    <w:rsid w:val="00615AB4"/>
    <w:rsid w:val="006272C4"/>
    <w:rsid w:val="006311B8"/>
    <w:rsid w:val="00635993"/>
    <w:rsid w:val="00644284"/>
    <w:rsid w:val="0064714A"/>
    <w:rsid w:val="00655954"/>
    <w:rsid w:val="0066331B"/>
    <w:rsid w:val="00672DF0"/>
    <w:rsid w:val="006853DA"/>
    <w:rsid w:val="00690E17"/>
    <w:rsid w:val="00691956"/>
    <w:rsid w:val="00696DD8"/>
    <w:rsid w:val="006B1062"/>
    <w:rsid w:val="006B36F1"/>
    <w:rsid w:val="006B7B2C"/>
    <w:rsid w:val="006C0B4D"/>
    <w:rsid w:val="006C276B"/>
    <w:rsid w:val="006C414C"/>
    <w:rsid w:val="006D6AB1"/>
    <w:rsid w:val="006E6A01"/>
    <w:rsid w:val="00700E0F"/>
    <w:rsid w:val="00713830"/>
    <w:rsid w:val="00722DCA"/>
    <w:rsid w:val="007272C9"/>
    <w:rsid w:val="00733CD2"/>
    <w:rsid w:val="00753957"/>
    <w:rsid w:val="0076343D"/>
    <w:rsid w:val="007722A4"/>
    <w:rsid w:val="00776C0F"/>
    <w:rsid w:val="00781294"/>
    <w:rsid w:val="007936D5"/>
    <w:rsid w:val="007A2D8C"/>
    <w:rsid w:val="007A3DE8"/>
    <w:rsid w:val="007A5B0B"/>
    <w:rsid w:val="007A5C29"/>
    <w:rsid w:val="007B20DD"/>
    <w:rsid w:val="007B3AF6"/>
    <w:rsid w:val="007C0102"/>
    <w:rsid w:val="007C1480"/>
    <w:rsid w:val="007C30C0"/>
    <w:rsid w:val="007E1CA6"/>
    <w:rsid w:val="007E6648"/>
    <w:rsid w:val="007F2962"/>
    <w:rsid w:val="008037A9"/>
    <w:rsid w:val="0080670B"/>
    <w:rsid w:val="00824E5C"/>
    <w:rsid w:val="00834D2D"/>
    <w:rsid w:val="00853F0B"/>
    <w:rsid w:val="00856449"/>
    <w:rsid w:val="00857383"/>
    <w:rsid w:val="00876037"/>
    <w:rsid w:val="00881AC7"/>
    <w:rsid w:val="008878AA"/>
    <w:rsid w:val="00887C20"/>
    <w:rsid w:val="008B0A58"/>
    <w:rsid w:val="008B2D04"/>
    <w:rsid w:val="008B439E"/>
    <w:rsid w:val="008C0631"/>
    <w:rsid w:val="008C29E4"/>
    <w:rsid w:val="008D4AF0"/>
    <w:rsid w:val="008D4F1B"/>
    <w:rsid w:val="008E687A"/>
    <w:rsid w:val="008F0007"/>
    <w:rsid w:val="008F6210"/>
    <w:rsid w:val="00900C54"/>
    <w:rsid w:val="00907037"/>
    <w:rsid w:val="00913E33"/>
    <w:rsid w:val="00914E48"/>
    <w:rsid w:val="00921D7F"/>
    <w:rsid w:val="009231CB"/>
    <w:rsid w:val="00935049"/>
    <w:rsid w:val="00942FFA"/>
    <w:rsid w:val="00945144"/>
    <w:rsid w:val="009471A5"/>
    <w:rsid w:val="00961232"/>
    <w:rsid w:val="00963545"/>
    <w:rsid w:val="00967B16"/>
    <w:rsid w:val="00973A12"/>
    <w:rsid w:val="009779B0"/>
    <w:rsid w:val="009866AE"/>
    <w:rsid w:val="0099171C"/>
    <w:rsid w:val="0099422B"/>
    <w:rsid w:val="00996756"/>
    <w:rsid w:val="009A5FE7"/>
    <w:rsid w:val="009B1533"/>
    <w:rsid w:val="009C2EED"/>
    <w:rsid w:val="009C5D6B"/>
    <w:rsid w:val="009D3506"/>
    <w:rsid w:val="009E6044"/>
    <w:rsid w:val="009F147F"/>
    <w:rsid w:val="009F2B7A"/>
    <w:rsid w:val="00A12458"/>
    <w:rsid w:val="00A156A0"/>
    <w:rsid w:val="00A23595"/>
    <w:rsid w:val="00A4602A"/>
    <w:rsid w:val="00A6731A"/>
    <w:rsid w:val="00A7376E"/>
    <w:rsid w:val="00A74C36"/>
    <w:rsid w:val="00A7584E"/>
    <w:rsid w:val="00A778DA"/>
    <w:rsid w:val="00A81537"/>
    <w:rsid w:val="00A86A97"/>
    <w:rsid w:val="00A8787F"/>
    <w:rsid w:val="00AA532C"/>
    <w:rsid w:val="00AB17B0"/>
    <w:rsid w:val="00AB1BAD"/>
    <w:rsid w:val="00AB33F5"/>
    <w:rsid w:val="00AB3E8A"/>
    <w:rsid w:val="00AC249F"/>
    <w:rsid w:val="00AC6DE2"/>
    <w:rsid w:val="00AC7B40"/>
    <w:rsid w:val="00AD0473"/>
    <w:rsid w:val="00AD58F6"/>
    <w:rsid w:val="00AD6FFF"/>
    <w:rsid w:val="00AE5582"/>
    <w:rsid w:val="00B039E0"/>
    <w:rsid w:val="00B11ECB"/>
    <w:rsid w:val="00B13716"/>
    <w:rsid w:val="00B16166"/>
    <w:rsid w:val="00B32559"/>
    <w:rsid w:val="00B5643C"/>
    <w:rsid w:val="00B635C0"/>
    <w:rsid w:val="00B64DC8"/>
    <w:rsid w:val="00B701AF"/>
    <w:rsid w:val="00B75942"/>
    <w:rsid w:val="00B76B01"/>
    <w:rsid w:val="00B96988"/>
    <w:rsid w:val="00BA4E13"/>
    <w:rsid w:val="00BB1BDA"/>
    <w:rsid w:val="00BC1ADA"/>
    <w:rsid w:val="00BD7BC8"/>
    <w:rsid w:val="00BF4324"/>
    <w:rsid w:val="00BF5F2F"/>
    <w:rsid w:val="00C07F2C"/>
    <w:rsid w:val="00C21969"/>
    <w:rsid w:val="00C542CA"/>
    <w:rsid w:val="00C57948"/>
    <w:rsid w:val="00C61DC3"/>
    <w:rsid w:val="00C65ADF"/>
    <w:rsid w:val="00C71F57"/>
    <w:rsid w:val="00C75700"/>
    <w:rsid w:val="00C82C4C"/>
    <w:rsid w:val="00CB54E0"/>
    <w:rsid w:val="00CB6023"/>
    <w:rsid w:val="00CC32E4"/>
    <w:rsid w:val="00CC5629"/>
    <w:rsid w:val="00CE1063"/>
    <w:rsid w:val="00CE6227"/>
    <w:rsid w:val="00CE7736"/>
    <w:rsid w:val="00CF178F"/>
    <w:rsid w:val="00CF469A"/>
    <w:rsid w:val="00D0592C"/>
    <w:rsid w:val="00D06268"/>
    <w:rsid w:val="00D2718D"/>
    <w:rsid w:val="00D320C3"/>
    <w:rsid w:val="00D4593F"/>
    <w:rsid w:val="00D72406"/>
    <w:rsid w:val="00DA2FAC"/>
    <w:rsid w:val="00DA64BE"/>
    <w:rsid w:val="00DA79C1"/>
    <w:rsid w:val="00DB1D61"/>
    <w:rsid w:val="00DB7443"/>
    <w:rsid w:val="00DC0DA0"/>
    <w:rsid w:val="00DC70AA"/>
    <w:rsid w:val="00DC77B1"/>
    <w:rsid w:val="00DE4073"/>
    <w:rsid w:val="00DF13DA"/>
    <w:rsid w:val="00E052AA"/>
    <w:rsid w:val="00E12558"/>
    <w:rsid w:val="00E135B1"/>
    <w:rsid w:val="00E21FFB"/>
    <w:rsid w:val="00E35F6F"/>
    <w:rsid w:val="00E41E97"/>
    <w:rsid w:val="00E42391"/>
    <w:rsid w:val="00E50744"/>
    <w:rsid w:val="00E50FE1"/>
    <w:rsid w:val="00E553D0"/>
    <w:rsid w:val="00E56271"/>
    <w:rsid w:val="00E74A11"/>
    <w:rsid w:val="00E90D4C"/>
    <w:rsid w:val="00E90D60"/>
    <w:rsid w:val="00E92D5B"/>
    <w:rsid w:val="00E950E4"/>
    <w:rsid w:val="00EB6700"/>
    <w:rsid w:val="00ED6DA2"/>
    <w:rsid w:val="00EE01E5"/>
    <w:rsid w:val="00EE67AE"/>
    <w:rsid w:val="00EE6A33"/>
    <w:rsid w:val="00F1705A"/>
    <w:rsid w:val="00F214C7"/>
    <w:rsid w:val="00F3186F"/>
    <w:rsid w:val="00F341CB"/>
    <w:rsid w:val="00F50F5D"/>
    <w:rsid w:val="00F56EDB"/>
    <w:rsid w:val="00F60AD1"/>
    <w:rsid w:val="00F70CDC"/>
    <w:rsid w:val="00F859D4"/>
    <w:rsid w:val="00F90965"/>
    <w:rsid w:val="00F924EF"/>
    <w:rsid w:val="00F95129"/>
    <w:rsid w:val="00FB26F9"/>
    <w:rsid w:val="00FB7F1B"/>
    <w:rsid w:val="00FE0871"/>
    <w:rsid w:val="00FE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5ADA1BB-8183-4C06-B8F1-1F7629F3F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13DA"/>
    <w:pPr>
      <w:spacing w:after="200" w:line="276" w:lineRule="auto"/>
    </w:pPr>
  </w:style>
  <w:style w:type="paragraph" w:styleId="Balk1">
    <w:name w:val="heading 1"/>
    <w:basedOn w:val="Normal"/>
    <w:next w:val="Normal"/>
    <w:link w:val="Balk1Char"/>
    <w:uiPriority w:val="99"/>
    <w:qFormat/>
    <w:rsid w:val="00581379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9"/>
    <w:qFormat/>
    <w:rsid w:val="005E4653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9"/>
    <w:qFormat/>
    <w:rsid w:val="00581379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581379"/>
    <w:rPr>
      <w:rFonts w:ascii="Cambria" w:hAnsi="Cambria"/>
      <w:b/>
      <w:color w:val="365F91"/>
      <w:sz w:val="28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7A2D8C"/>
    <w:rPr>
      <w:rFonts w:ascii="Times New Roman" w:hAnsi="Times New Roman"/>
      <w:b/>
      <w:sz w:val="24"/>
    </w:rPr>
  </w:style>
  <w:style w:type="character" w:customStyle="1" w:styleId="Balk3Char">
    <w:name w:val="Başlık 3 Char"/>
    <w:basedOn w:val="VarsaylanParagrafYazTipi"/>
    <w:link w:val="Balk3"/>
    <w:uiPriority w:val="99"/>
    <w:locked/>
    <w:rsid w:val="00581379"/>
    <w:rPr>
      <w:rFonts w:ascii="Cambria" w:hAnsi="Cambria"/>
      <w:b/>
      <w:color w:val="4F81BD"/>
      <w:sz w:val="22"/>
    </w:rPr>
  </w:style>
  <w:style w:type="paragraph" w:styleId="GvdeMetni">
    <w:name w:val="Body Text"/>
    <w:basedOn w:val="Normal"/>
    <w:link w:val="GvdeMetniChar"/>
    <w:uiPriority w:val="99"/>
    <w:rsid w:val="005E4653"/>
    <w:pPr>
      <w:spacing w:after="0" w:line="240" w:lineRule="auto"/>
    </w:pPr>
    <w:rPr>
      <w:rFonts w:ascii="Times New Roman" w:hAnsi="Times New Roman"/>
      <w:b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</w:rPr>
  </w:style>
  <w:style w:type="table" w:customStyle="1" w:styleId="LightShading-Accent21">
    <w:name w:val="Light Shading - Accent 21"/>
    <w:uiPriority w:val="99"/>
    <w:rsid w:val="00FE08A4"/>
    <w:rPr>
      <w:color w:val="943634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8B2D0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B2D04"/>
    <w:rPr>
      <w:rFonts w:ascii="Tahoma" w:hAnsi="Tahoma"/>
      <w:sz w:val="16"/>
    </w:rPr>
  </w:style>
  <w:style w:type="paragraph" w:styleId="TBal">
    <w:name w:val="TOC Heading"/>
    <w:basedOn w:val="Balk1"/>
    <w:next w:val="Normal"/>
    <w:uiPriority w:val="99"/>
    <w:qFormat/>
    <w:rsid w:val="00581379"/>
    <w:pPr>
      <w:outlineLvl w:val="9"/>
    </w:pPr>
    <w:rPr>
      <w:lang w:eastAsia="en-US"/>
    </w:rPr>
  </w:style>
  <w:style w:type="paragraph" w:styleId="T2">
    <w:name w:val="toc 2"/>
    <w:basedOn w:val="Normal"/>
    <w:next w:val="Normal"/>
    <w:autoRedefine/>
    <w:uiPriority w:val="99"/>
    <w:rsid w:val="00581379"/>
    <w:pPr>
      <w:spacing w:after="100"/>
      <w:ind w:left="220"/>
    </w:pPr>
    <w:rPr>
      <w:lang w:eastAsia="en-US"/>
    </w:rPr>
  </w:style>
  <w:style w:type="paragraph" w:styleId="T1">
    <w:name w:val="toc 1"/>
    <w:basedOn w:val="Normal"/>
    <w:next w:val="Normal"/>
    <w:autoRedefine/>
    <w:uiPriority w:val="99"/>
    <w:semiHidden/>
    <w:rsid w:val="00581379"/>
    <w:pPr>
      <w:spacing w:after="100"/>
    </w:pPr>
    <w:rPr>
      <w:lang w:eastAsia="en-US"/>
    </w:rPr>
  </w:style>
  <w:style w:type="paragraph" w:styleId="T3">
    <w:name w:val="toc 3"/>
    <w:basedOn w:val="Normal"/>
    <w:next w:val="Normal"/>
    <w:autoRedefine/>
    <w:uiPriority w:val="99"/>
    <w:semiHidden/>
    <w:rsid w:val="00581379"/>
    <w:pPr>
      <w:spacing w:after="100"/>
      <w:ind w:left="440"/>
    </w:pPr>
    <w:rPr>
      <w:lang w:eastAsia="en-US"/>
    </w:rPr>
  </w:style>
  <w:style w:type="paragraph" w:styleId="ResimYazs">
    <w:name w:val="caption"/>
    <w:basedOn w:val="Normal"/>
    <w:next w:val="Normal"/>
    <w:uiPriority w:val="99"/>
    <w:qFormat/>
    <w:rsid w:val="006853DA"/>
    <w:pPr>
      <w:spacing w:line="240" w:lineRule="auto"/>
    </w:pPr>
    <w:rPr>
      <w:b/>
      <w:bCs/>
      <w:color w:val="4F81BD"/>
      <w:sz w:val="18"/>
      <w:szCs w:val="18"/>
    </w:rPr>
  </w:style>
  <w:style w:type="paragraph" w:styleId="stbilgi">
    <w:name w:val="header"/>
    <w:basedOn w:val="Normal"/>
    <w:link w:val="stbilgiChar"/>
    <w:uiPriority w:val="99"/>
    <w:rsid w:val="00C71F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C71F57"/>
    <w:rPr>
      <w:sz w:val="22"/>
    </w:rPr>
  </w:style>
  <w:style w:type="paragraph" w:styleId="Altbilgi">
    <w:name w:val="footer"/>
    <w:basedOn w:val="Normal"/>
    <w:link w:val="AltbilgiChar"/>
    <w:uiPriority w:val="99"/>
    <w:rsid w:val="00C71F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C71F57"/>
    <w:rPr>
      <w:sz w:val="22"/>
    </w:rPr>
  </w:style>
  <w:style w:type="character" w:styleId="Kpr">
    <w:name w:val="Hyperlink"/>
    <w:basedOn w:val="VarsaylanParagrafYazTipi"/>
    <w:uiPriority w:val="99"/>
    <w:rsid w:val="006C0B4D"/>
    <w:rPr>
      <w:rFonts w:cs="Times New Roman"/>
      <w:color w:val="0000FF"/>
      <w:u w:val="single"/>
    </w:rPr>
  </w:style>
  <w:style w:type="character" w:customStyle="1" w:styleId="KonuBalChar">
    <w:name w:val="Konu Başlığı Char"/>
    <w:link w:val="KonuBal"/>
    <w:uiPriority w:val="99"/>
    <w:locked/>
    <w:rsid w:val="00996756"/>
    <w:rPr>
      <w:rFonts w:ascii="Cambria" w:hAnsi="Cambria"/>
      <w:color w:val="17365D"/>
      <w:spacing w:val="5"/>
      <w:kern w:val="28"/>
      <w:sz w:val="52"/>
      <w:lang w:eastAsia="en-US"/>
    </w:rPr>
  </w:style>
  <w:style w:type="paragraph" w:styleId="KonuBal">
    <w:name w:val="Title"/>
    <w:basedOn w:val="Normal"/>
    <w:next w:val="Normal"/>
    <w:link w:val="KonuBalChar"/>
    <w:uiPriority w:val="99"/>
    <w:qFormat/>
    <w:rsid w:val="00996756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  <w:lang w:eastAsia="en-US"/>
    </w:rPr>
  </w:style>
  <w:style w:type="character" w:customStyle="1" w:styleId="TitleChar1">
    <w:name w:val="Title Char1"/>
    <w:basedOn w:val="VarsaylanParagrafYazTipi"/>
    <w:uiPriority w:val="99"/>
    <w:rPr>
      <w:rFonts w:ascii="Cambria" w:hAnsi="Cambria"/>
      <w:b/>
      <w:kern w:val="28"/>
      <w:sz w:val="32"/>
    </w:rPr>
  </w:style>
  <w:style w:type="table" w:styleId="TabloKlavuzu">
    <w:name w:val="Table Grid"/>
    <w:basedOn w:val="NormalTablo"/>
    <w:uiPriority w:val="99"/>
    <w:rsid w:val="00A8787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kListe1">
    <w:name w:val="Açık Liste1"/>
    <w:uiPriority w:val="99"/>
    <w:rsid w:val="001C0613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Liste-Vurgu4">
    <w:name w:val="Light List Accent 4"/>
    <w:basedOn w:val="NormalTablo"/>
    <w:uiPriority w:val="99"/>
    <w:rsid w:val="001C0613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AkGlgeleme-Vurgu2">
    <w:name w:val="Light Shading Accent 2"/>
    <w:basedOn w:val="NormalTablo"/>
    <w:uiPriority w:val="99"/>
    <w:rsid w:val="001C0613"/>
    <w:rPr>
      <w:color w:val="943634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AkGlgeleme-Vurgu4">
    <w:name w:val="Light Shading Accent 4"/>
    <w:basedOn w:val="NormalTablo"/>
    <w:uiPriority w:val="99"/>
    <w:rsid w:val="001C0613"/>
    <w:rPr>
      <w:color w:val="5F497A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AkGlgeleme-Vurgu6">
    <w:name w:val="Light Shading Accent 6"/>
    <w:basedOn w:val="NormalTablo"/>
    <w:uiPriority w:val="99"/>
    <w:rsid w:val="001C0613"/>
    <w:rPr>
      <w:color w:val="E36C0A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AkListe-Vurgu2">
    <w:name w:val="Light List Accent 2"/>
    <w:basedOn w:val="NormalTablo"/>
    <w:uiPriority w:val="99"/>
    <w:rsid w:val="001C0613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paragraph" w:styleId="Altyaz">
    <w:name w:val="Subtitle"/>
    <w:basedOn w:val="Normal"/>
    <w:next w:val="Normal"/>
    <w:link w:val="AltyazChar"/>
    <w:uiPriority w:val="99"/>
    <w:qFormat/>
    <w:rsid w:val="00B701A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99"/>
    <w:locked/>
    <w:rsid w:val="00B701AF"/>
    <w:rPr>
      <w:rFonts w:ascii="Cambria" w:hAnsi="Cambri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1255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B&#246;lge%20plan&#305;-Stratejik%20plan\Stratejik%20Plan\Yeni%20stratejik%20plan\STRAFTEJ&#304;K%20PLANLAM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STRAFTEJİK PLANLAMA</Template>
  <TotalTime>0</TotalTime>
  <Pages>1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SİSTEM</dc:creator>
  <cp:keywords/>
  <dc:description/>
  <cp:lastModifiedBy>YAZIE</cp:lastModifiedBy>
  <cp:revision>4</cp:revision>
  <cp:lastPrinted>2014-10-16T07:39:00Z</cp:lastPrinted>
  <dcterms:created xsi:type="dcterms:W3CDTF">2014-10-15T13:29:00Z</dcterms:created>
  <dcterms:modified xsi:type="dcterms:W3CDTF">2014-10-16T07:39:00Z</dcterms:modified>
</cp:coreProperties>
</file>